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f8a1b82" w14:textId="f8a1b82">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C05152">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05152">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05152">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05152">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C05152">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05152">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05152">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05152" w:rsidR="00C05152">
            <w:rPr>
              <w:rStyle w:val="eSPISCCParagraphDefaultFont"/>
              <w:rFonts w:eastAsiaTheme="minorHAnsi"/>
            </w:rPr>
            <w:t>Pp-15018/2024</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05152" w:rsidR="00C05152">
            <w:rPr>
              <w:rStyle w:val="eSPISCCParagraphDefaultFont"/>
              <w:rFonts w:eastAsiaTheme="minorHAnsi"/>
            </w:rPr>
            <w:t>MARI MULIER d.o.o. za frizerske usluge i djelatnosti za njegu i održavanje tijela i dr.</w:t>
          </w:r>
        </w:sdtContent>
      </w:sdt>
      <w:r w:rsidR="00210894">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C05152" w:rsidR="00C05152">
            <w:rPr>
              <w:rStyle w:val="eSPISCCParagraphDefaultFont"/>
              <w:rFonts w:eastAsiaTheme="minorHAnsi"/>
            </w:rPr>
            <w:t>Vernesa Terzić Miletić</w:t>
          </w:r>
        </w:sdtContent>
      </w:sdt>
      <w:r w:rsidR="001E00E5">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05152" w:rsidR="00C05152">
            <w:rPr>
              <w:rStyle w:val="eSPISCCParagraphDefaultFont"/>
              <w:rFonts w:eastAsiaTheme="minorHAnsi"/>
            </w:rPr>
            <w:t>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C05152" w:rsidR="00C05152">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C05152" w:rsidR="00D7095E" w:rsidP="00C05152" w:rsidRDefault="009E7DBB">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05152" w:rsidR="00C05152">
            <w:rPr>
              <w:rStyle w:val="eSPISCCParagraphDefaultFont"/>
              <w:rFonts w:eastAsiaTheme="minorHAnsi"/>
            </w:rPr>
            <w:t>107/07</w:t>
          </w:r>
        </w:sdtContent>
      </w:sdt>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05152" w:rsidR="00C05152">
            <w:rPr>
              <w:rStyle w:val="eSPISCCParagraphDefaultFont"/>
              <w:rFonts w:eastAsiaTheme="minorHAnsi"/>
            </w:rPr>
            <w:t>MARI MULIER d.o.o. za frizerske usluge i djelatnosti za njegu i održavanje tijela</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05152" w:rsidR="00C05152">
            <w:rPr>
              <w:rStyle w:val="eSPISCCParagraphDefaultFont"/>
              <w:rFonts w:eastAsiaTheme="minorHAnsi"/>
            </w:rPr>
            <w:t>13.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05152" w:rsidR="00C05152">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05152" w:rsidR="00C05152">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05152" w:rsidR="00C05152">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05152" w:rsidR="00C05152">
            <w:rPr>
              <w:rStyle w:val="eSPISCCParagraphDefaultFont"/>
              <w:rFonts w:eastAsiaTheme="minorHAnsi"/>
            </w:rPr>
            <w:t>329</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pPr>
        <w:spacing w:after="0"/>
        <w:ind w:firstLine="708"/>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05152" w:rsidR="00C05152">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05152" w:rsidR="00C05152">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C05152">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05152">
            <w:rPr>
              <w:rStyle w:val="eSPISCCParagraphDefaultFont"/>
              <w:rFonts w:eastAsiaTheme="minorHAnsi"/>
            </w:rPr>
            <w:t>Gordana Prpić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r>
        <w:separator/>
      </w:r>
    </w:p>
  </w:endnote>
  <w:endnote w:type="continuationSeparator" w:id="0">
    <w:p w:rsidR="000D23DD" w:rsidP="00537B78" w:rsidRDefault="000D23DD">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C05152">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r>
        <w:separator/>
      </w:r>
    </w:p>
  </w:footnote>
  <w:footnote w:type="continuationSeparator" w:id="0">
    <w:p w:rsidR="000D23DD" w:rsidP="00537B78" w:rsidRDefault="000D23DD">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05152" w:rsidR="00C05152">
          <w:rPr>
            <w:rStyle w:val="eSPISCCParagraphDefaultFont"/>
          </w:rPr>
          <w:t>Pp-15018/2024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5152"/>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294AB63"/>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Solin</izvorni_sadrzaj>
    <derivirana_varijabla naziv="DomainObject.UcesnikSudskeRadnje.Adresa.Naselje_1">Solin</derivirana_varijabla>
  </DomainObject.UcesnikSudskeRadnje.Adresa.Naselje>
  <DomainObject.UcesnikSudskeRadnje.Adresa.PostBroj>
    <izvorni_sadrzaj>21210</izvorni_sadrzaj>
    <derivirana_varijabla naziv="DomainObject.UcesnikSudskeRadnje.Adresa.PostBroj_1">21210</derivirana_varijabla>
  </DomainObject.UcesnikSudskeRadnje.Adresa.PostBroj>
  <DomainObject.UcesnikSudskeRadnje.Adresa.UlicaIKBR>
    <izvorni_sadrzaj>Hektorovićeva ulica 40</izvorni_sadrzaj>
    <derivirana_varijabla naziv="DomainObject.UcesnikSudskeRadnje.Adresa.UlicaIKBR_1">Hektorovićeva ulica 40</derivirana_varijabla>
  </DomainObject.UcesnikSudskeRadnje.Adresa.UlicaIKBR>
  <DomainObject.UcesnikSudskeRadnje.Naziv>
    <izvorni_sadrzaj>MARI MULIER d.o.o. za frizerske usluge i djelatnosti za njegu i održavanje tijela</izvorni_sadrzaj>
    <derivirana_varijabla naziv="DomainObject.UcesnikSudskeRadnje.Naziv_1">MARI MULIER d.o.o. za frizerske usluge i djelatnosti za njegu i održavanje tijela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15018</izvorni_sadrzaj>
    <derivirana_varijabla naziv="DomainObject.Predmet.Broj_1">15018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2024.</izvorni_sadrzaj>
    <derivirana_varijabla naziv="DomainObject.Predmet.DatumOsnivanja_1">4.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lipnja 1989.</izvorni_sadrzaj>
    <derivirana_varijabla naziv="DomainObject.Predmet.OkrivljenikFizickaOsoba.DatumRodjenja_1">28. lipnja 1989.</derivirana_varijabla>
  </DomainObject.Predmet.OkrivljenikFizickaOsoba.DatumRodjenja>
  <DomainObject.Predmet.OkrivljenikFizickaOsoba.DatumRodjenjaFormated>
    <izvorni_sadrzaj>28.6.1989.</izvorni_sadrzaj>
    <derivirana_varijabla naziv="DomainObject.Predmet.OkrivljenikFizickaOsoba.DatumRodjenjaFormated_1">28.6.1989.</derivirana_varijabla>
  </DomainObject.Predmet.OkrivljenikFizickaOsoba.DatumRodjenjaFormated>
  <DomainObject.Predmet.OkrivljenikFizickaOsoba.Ime>
    <izvorni_sadrzaj>Vernesa</izvorni_sadrzaj>
    <derivirana_varijabla naziv="DomainObject.Predmet.OkrivljenikFizickaOsoba.Ime_1">Vernesa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SARAJEVO</izvorni_sadrzaj>
    <derivirana_varijabla naziv="DomainObject.Predmet.OkrivljenikFizickaOsoba.MjestoRodjenja_1">SARAJEVO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Vernesa Terzić Miletić</izvorni_sadrzaj>
    <derivirana_varijabla naziv="DomainObject.Predmet.OkrivljenikFizickaOsoba.Naziv_1">Vernesa Terzić Miletić</derivirana_varijabla>
  </DomainObject.Predmet.OkrivljenikFizickaOsoba.Naziv>
  <DomainObject.Predmet.OkrivljenikFizickaOsoba.Prezime>
    <izvorni_sadrzaj>Terzić Miletić</izvorni_sadrzaj>
    <derivirana_varijabla naziv="DomainObject.Predmet.OkrivljenikFizickaOsoba.Prezime_1">Terzić Miletić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48553548139</izvorni_sadrzaj>
    <derivirana_varijabla naziv="DomainObject.Predmet.OkrivljenikFizickaOsoba.Oib_1">48553548139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Pp-15018/2024</izvorni_sadrzaj>
    <derivirana_varijabla naziv="DomainObject.Predmet.OznakaBroj_1">Pp-15018/2024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 MULIER d.o.o. za frizerske usluge i djelatnosti za njegu i održavanje tijela; Vernesa Terzić Miletić</izvorni_sadrzaj>
    <derivirana_varijabla naziv="DomainObject.Predmet.ProtustrankaFormated_1">  MARI MULIER d.o.o. za frizerske usluge i djelatnosti za njegu i održavanje tijela; Vernesa Terzić Miletić</derivirana_varijabla>
  </DomainObject.Predmet.ProtustrankaFormated>
  <DomainObject.Predmet.ProtustrankaFormatedOIB>
    <izvorni_sadrzaj>  MARI MULIER d.o.o. za frizerske usluge i djelatnosti za njegu i održavanje tijela, OIB 26427235582; Vernesa Terzić Miletić, OIB 48553548139</izvorni_sadrzaj>
    <derivirana_varijabla naziv="DomainObject.Predmet.ProtustrankaFormatedOIB_1">  MARI MULIER d.o.o. za frizerske usluge i djelatnosti za njegu i održavanje tijela, OIB 26427235582; Vernesa Terzić Miletić, OIB 48553548139</derivirana_varijabla>
  </DomainObject.Predmet.ProtustrankaFormatedOIB>
  <DomainObject.Predmet.ProtustrankaFormatedWithAdress>
    <izvorni_sadrzaj> MARI MULIER d.o.o. za frizerske usluge i djelatnosti za njegu i održavanje tijela, Hektorovićeva ulica 40, 21210 Solin; Vernesa Terzić Miletić, Gajeva Ulica 16, 21210 Solin</izvorni_sadrzaj>
    <derivirana_varijabla naziv="DomainObject.Predmet.ProtustrankaFormatedWithAdress_1"> MARI MULIER d.o.o. za frizerske usluge i djelatnosti za njegu i održavanje tijela, Hektorovićeva ulica 40, 21210 Solin; Vernesa Terzić Miletić, Gajeva Ulica 16, 21210 Solin</derivirana_varijabla>
  </DomainObject.Predmet.ProtustrankaFormatedWithAdress>
  <DomainObject.Predmet.ProtustrankaFormatedWithAdressOIB>
    <izvorni_sadrzaj> MARI MULIER d.o.o. za frizerske usluge i djelatnosti za njegu i održavanje tijela, OIB 26427235582, Hektorovićeva ulica 40, 21210 Solin; Vernesa Terzić Miletić, OIB 48553548139, Gajeva Ulica 16, 21210 Solin</izvorni_sadrzaj>
    <derivirana_varijabla naziv="DomainObject.Predmet.ProtustrankaFormatedWithAdressOIB_1"> MARI MULIER d.o.o. za frizerske usluge i djelatnosti za njegu i održavanje tijela, OIB 26427235582, Hektorovićeva ulica 40, 21210 Solin; Vernesa Terzić Miletić, OIB 48553548139, Gajeva Ulica 16, 21210 Solin</derivirana_varijabla>
  </DomainObject.Predmet.ProtustrankaFormatedWithAdressOIB>
  <DomainObject.Predmet.ProtustrankaWithAdress>
    <izvorni_sadrzaj>MARI MULIER d.o.o. za frizerske usluge i djelatnosti za njegu i održavanje tijela Hektorovićeva ulica 40, 21210 Solin, Vernesa Terzić Miletić Gajeva Ulica 16, 21210 Solin</izvorni_sadrzaj>
    <derivirana_varijabla naziv="DomainObject.Predmet.ProtustrankaWithAdress_1">MARI MULIER d.o.o. za frizerske usluge i djelatnosti za njegu i održavanje tijela Hektorovićeva ulica 40, 21210 Solin, Vernesa Terzić Miletić Gajeva Ulica 16, 21210 Solin</derivirana_varijabla>
  </DomainObject.Predmet.ProtustrankaWithAdress>
  <DomainObject.Predmet.ProtustrankaWithAdressOIB>
    <izvorni_sadrzaj>MARI MULIER d.o.o. za frizerske usluge i djelatnosti za njegu i održavanje tijela, OIB 26427235582, Hektorovićeva ulica 40, 21210 Solin, Vernesa Terzić Miletić, OIB 48553548139, Gajeva Ulica 16, 21210 Solin</izvorni_sadrzaj>
    <derivirana_varijabla naziv="DomainObject.Predmet.ProtustrankaWithAdressOIB_1">MARI MULIER d.o.o. za frizerske usluge i djelatnosti za njegu i održavanje tijela, OIB 26427235582, Hektorovićeva ulica 40, 21210 Solin, Vernesa Terzić Miletić, OIB 48553548139, Gajeva Ulica 16, 21210 Solin</derivirana_varijabla>
  </DomainObject.Predmet.ProtustrankaWithAdressOIB>
  <DomainObject.Predmet.ProtustrankaNazivFormated>
    <izvorni_sadrzaj>MARI MULIER d.o.o. za frizerske usluge i djelatnosti za njegu i održavanje tijela,Vernesa Terzić Miletić</izvorni_sadrzaj>
    <derivirana_varijabla naziv="DomainObject.Predmet.ProtustrankaNazivFormated_1">Vernesa Terzić Miletić</derivirana_varijabla>
    <derivirana_varijabla naziv="Padez">MARI MULIER d.o.o. za frizerske usluge i djelatnosti za njegu i održavanje tijela,Vernesa Terzić Miletić</derivirana_varijabla>
  </DomainObject.Predmet.ProtustrankaNazivFormated>
  <DomainObject.Predmet.ProtustrankaNazivFormatedOIB>
    <izvorni_sadrzaj>MARI MULIER d.o.o. za frizerske usluge i djelatnosti za njegu i održavanje tijela, OIB 26427235582,Vernesa Terzić Miletić, OIB 48553548139</izvorni_sadrzaj>
    <derivirana_varijabla naziv="DomainObject.Predmet.ProtustrankaNazivFormatedOIB_1">MARI MULIER d.o.o. za frizerske usluge i djelatnosti za njegu i održavanje tijela, OIB 26427235582,Vernesa Terzić Miletić, OIB 48553548139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MARI MULIER d.o.o. za frizerske usluge i djelatnosti za njegu i održavanje tijela</item>
      <item>Vernesa Terzić Miletić</item>
    </izvorni_sadrzaj>
    <derivirana_varijabla naziv="DomainObject.Predmet.ProtuStrankaListFormated_1">
      <item>MARI MULIER d.o.o. za frizerske usluge i djelatnosti za njegu i održavanje tijela</item>
      <item>Vernesa Terzić Miletić</item>
    </derivirana_varijabla>
  </DomainObject.Predmet.ProtuStrankaListFormated>
  <DomainObject.Predmet.ProtuStrankaListFormatedOIB>
    <izvorni_sadrzaj>
      <item>MARI MULIER d.o.o. za frizerske usluge i djelatnosti za njegu i održavanje tijela, OIB 26427235582</item>
      <item>Vernesa Terzić Miletić, OIB 48553548139</item>
    </izvorni_sadrzaj>
    <derivirana_varijabla naziv="DomainObject.Predmet.ProtuStrankaListFormatedOIB_1">
      <item>MARI MULIER d.o.o. za frizerske usluge i djelatnosti za njegu i održavanje tijela, OIB 26427235582</item>
      <item>Vernesa Terzić Miletić, OIB 48553548139</item>
    </derivirana_varijabla>
  </DomainObject.Predmet.ProtuStrankaListFormatedOIB>
  <DomainObject.Predmet.ProtuStrankaListFormatedWithAdress>
    <izvorni_sadrzaj>
      <item>MARI MULIER d.o.o. za frizerske usluge i djelatnosti za njegu i održavanje tijela, Hektorovićeva ulica 40, 21210 Solin</item>
      <item>Vernesa Terzić Miletić, Gajeva Ulica 16, 21210 Solin</item>
    </izvorni_sadrzaj>
    <derivirana_varijabla naziv="DomainObject.Predmet.ProtuStrankaListFormatedWithAdress_1">
      <item>MARI MULIER d.o.o. za frizerske usluge i djelatnosti za njegu i održavanje tijela, Hektorovićeva ulica 40, 21210 Solin</item>
      <item>Vernesa Terzić Miletić, Gajeva Ulica 16, 21210 Solin</item>
    </derivirana_varijabla>
  </DomainObject.Predmet.ProtuStrankaListFormatedWithAdress>
  <DomainObject.Predmet.ProtuStrankaListFormatedWithAdressOIB>
    <izvorni_sadrzaj>
      <item>MARI MULIER d.o.o. za frizerske usluge i djelatnosti za njegu i održavanje tijela, OIB 26427235582, Hektorovićeva ulica 40, 21210 Solin</item>
      <item>Vernesa Terzić Miletić, OIB 48553548139, Gajeva Ulica 16, 21210 Solin</item>
    </izvorni_sadrzaj>
    <derivirana_varijabla naziv="DomainObject.Predmet.ProtuStrankaListFormatedWithAdressOIB_1">
      <item>MARI MULIER d.o.o. za frizerske usluge i djelatnosti za njegu i održavanje tijela, OIB 26427235582, Hektorovićeva ulica 40, 21210 Solin</item>
      <item>Vernesa Terzić Miletić, OIB 48553548139, Gajeva Ulica 16, 21210 Solin</item>
    </derivirana_varijabla>
  </DomainObject.Predmet.ProtuStrankaListFormatedWithAdressOIB>
  <DomainObject.Predmet.ProtuStrankaListNazivFormated>
    <izvorni_sadrzaj>
      <item>MARI MULIER d.o.o. za frizerske usluge i djelatnosti za njegu i održavanje tijela</item>
      <item>Vernesa Terzić Miletić</item>
    </izvorni_sadrzaj>
    <derivirana_varijabla naziv="DomainObject.Predmet.ProtuStrankaListNazivFormated_1">
      <item>MARI MULIER d.o.o. za frizerske usluge i djelatnosti za njegu i održavanje tijela</item>
      <item>Vernesa Terzić Miletić</item>
    </derivirana_varijabla>
  </DomainObject.Predmet.ProtuStrankaListNazivFormated>
  <DomainObject.Predmet.ProtuStrankaListNazivFormatedOIB>
    <izvorni_sadrzaj>
      <item>MARI MULIER d.o.o. za frizerske usluge i djelatnosti za njegu i održavanje tijela, OIB 26427235582</item>
      <item>Vernesa Terzić Miletić, OIB 48553548139</item>
    </izvorni_sadrzaj>
    <derivirana_varijabla naziv="DomainObject.Predmet.ProtuStrankaListNazivFormatedOIB_1">
      <item>MARI MULIER d.o.o. za frizerske usluge i djelatnosti za njegu i održavanje tijela, OIB 26427235582</item>
      <item>Vernesa Terzić Miletić, OIB 48553548139</item>
    </derivirana_varijabla>
  </DomainObject.Predmet.ProtuStrankaListNazivFormatedOIB>
  <DomainObject.Predmet.OstaliListFormated>
    <izvorni_sadrzaj>
      <item>Općinski prekršajni sud u Splitu</item>
      <item>Odvjetnik Mirko Rogulić</item>
    </izvorni_sadrzaj>
    <derivirana_varijabla naziv="DomainObject.Predmet.OstaliListFormated_1">
      <item>Općinski prekršajni sud u Splitu</item>
      <item>Odvjetnik Mirko Rogulić</item>
    </derivirana_varijabla>
    <derivirana_varijabla naziv="DrugaOsoba">
      <item>Općinski prekršajni sud u Splitu</item>
      <item>Odvjetnik Mirko Rogulić</item>
    </derivirana_varijabla>
  </DomainObject.Predmet.OstaliListFormated>
  <DomainObject.Predmet.OstaliListFormatedOIB>
    <izvorni_sadrzaj>
      <item>Općinski prekršajni sud u Splitu, OIB 38198969688</item>
      <item>Odvjetnik Mirko Rogulić</item>
    </izvorni_sadrzaj>
    <derivirana_varijabla naziv="DomainObject.Predmet.OstaliListFormatedOIB_1">
      <item>Općinski prekršajni sud u Splitu, OIB 38198969688</item>
      <item>Odvjetnik Mirko Rogulić</item>
    </derivirana_varijabla>
  </DomainObject.Predmet.OstaliListFormatedOIB>
  <DomainObject.Predmet.OstaliListFormatedWithAdress>
    <izvorni_sadrzaj>
      <item>Općinski prekršajni sud u Splitu, Ul. Domovinskog rata 4 / III, 21000 Split</item>
      <item>Odvjetnik Mirko Rogulić, dr. F. Tuđmana 770, 21214 Kaštel Lukšić</item>
    </izvorni_sadrzaj>
    <derivirana_varijabla naziv="DomainObject.Predmet.OstaliListFormatedWithAdress_1">
      <item>Općinski prekršajni sud u Splitu, Ul. Domovinskog rata 4 / III, 21000 Split</item>
      <item>Odvjetnik Mirko Rogulić, dr. F. Tuđmana 770, 21214 Kaštel Lukšić</item>
    </derivirana_varijabla>
  </DomainObject.Predmet.OstaliListFormatedWithAdress>
  <DomainObject.Predmet.OstaliListFormatedWithAdressOIB>
    <izvorni_sadrzaj>
      <item>Općinski prekršajni sud u Splitu, OIB 38198969688, Ul. Domovinskog rata 4 / III, 21000 Split</item>
      <item>Odvjetnik Mirko Rogulić, dr. F. Tuđmana 770, 21214 Kaštel Lukšić</item>
    </izvorni_sadrzaj>
    <derivirana_varijabla naziv="DomainObject.Predmet.OstaliListFormatedWithAdressOIB_1">
      <item>Općinski prekršajni sud u Splitu, OIB 38198969688, Ul. Domovinskog rata 4 / III, 21000 Split</item>
      <item>Odvjetnik Mirko Rogulić, dr. F. Tuđmana 770, 21214 Kaštel Lukšić</item>
    </derivirana_varijabla>
  </DomainObject.Predmet.OstaliListFormatedWithAdressOIB>
  <DomainObject.Predmet.OstaliListNazivFormated>
    <izvorni_sadrzaj>
      <item>Općinski prekršajni sud u Splitu</item>
      <item>Odvjetnik Mirko Rogulić</item>
    </izvorni_sadrzaj>
    <derivirana_varijabla naziv="DomainObject.Predmet.OstaliListNazivFormated_1">
      <item>Općinski prekršajni sud u Splitu</item>
      <item>Odvjetnik Mirko Rogulić</item>
    </derivirana_varijabla>
  </DomainObject.Predmet.OstaliListNazivFormated>
  <DomainObject.Predmet.OstaliListNazivFormatedOIB>
    <izvorni_sadrzaj>
      <item>Općinski prekršajni sud u Splitu, OIB 38198969688</item>
      <item>Odvjetnik Mirko Rogulić</item>
    </izvorni_sadrzaj>
    <derivirana_varijabla naziv="DomainObject.Predmet.OstaliListNazivFormatedOIB_1">
      <item>Općinski prekršajni sud u Splitu, OIB 38198969688</item>
      <item>Odvjetnik Mirko Rogulić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MARI MULIER d.o.o. za frizerske usluge i djelatnosti za njegu i održavanje tijela i dr.</izvorni_sadrzaj>
    <derivirana_varijabla naziv="DomainObject.Predmet.ProtustrankaIDrugi_1">MARI MULIER d.o.o. za frizerske usluge i djelatnosti za njegu i održavanje tijela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MARI MULIER d.o.o. za frizerske usluge i djelatnosti za njegu i održavanje tijela, OIB 26427235582, Hektorovićeva ulica 40, 21210 Solin i dr.</izvorni_sadrzaj>
    <derivirana_varijabla naziv="DomainObject.Predmet.ProtustrankaIDrugiAdressOIB_1">MARI MULIER d.o.o. za frizerske usluge i djelatnosti za njegu i održavanje tijela, OIB 26427235582, Hektorovićeva ulica 40, 21210 Solin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MARI MULIER d.o.o. za frizerske usluge i djelatnosti za njegu i održavanje tijela</item>
      <item>Vernesa Terzić Miletić</item>
      <item>Općinski prekršajni sud u Splitu</item>
      <item>Odvjetnik Mirko Rogulić</item>
    </izvorni_sadrzaj>
    <derivirana_varijabla naziv="DomainObject.Predmet.SudioniciListNaziv_1">
      <item>HRVATSKO DRUŠTVO SKLADATELJA</item>
      <item>MARI MULIER d.o.o. za frizerske usluge i djelatnosti za njegu i održavanje tijela</item>
      <item>Vernesa Terzić Miletić</item>
      <item>Općinski prekršajni sud u Splitu</item>
      <item>Odvjetnik Mirko Rogulić</item>
    </derivirana_varijabla>
    <derivirana_varijabla naziv="OstaliSudionici">
      <item>HRVATSKO DRUŠTVO SKLADATELJA</item>
      <item>MARI MULIER d.o.o. za frizerske usluge i djelatnosti za njegu i održavanje tijela</item>
      <item>Vernesa Terzić Miletić</item>
      <item>Općinski prekršajni sud u Splitu</item>
      <item>Odvjetnik Mirko Rogulić</item>
    </derivirana_varijabla>
  </DomainObject.Predmet.SudioniciListNaziv>
  <DomainObject.Predmet.SudioniciListAdressOIB>
    <izvorni_sadrzaj>
      <item>HRVATSKO DRUŠTVO SKLADATELJA, OIB 56668956985, Heinzelova 62a,10000 Zagreb</item>
      <item>MARI MULIER d.o.o. za frizerske usluge i djelatnosti za njegu i održavanje tijela, OIB 26427235582, Hektorovićeva ulica 40,21210 Solin</item>
      <item>Vernesa Terzić Miletić, OIB 48553548139, Gajeva Ulica 16,21210 Solin</item>
      <item>Općinski prekršajni sud u Splitu, OIB 38198969688, Ul. Domovinskog rata 4 / III,21000 Split</item>
      <item>Odvjetnik Mirko Rogulić, dr. F. Tuđmana 770,21214 Kaštel Lukšić</item>
    </izvorni_sadrzaj>
    <derivirana_varijabla naziv="DomainObject.Predmet.SudioniciListAdressOIB_1">
      <item>HRVATSKO DRUŠTVO SKLADATELJA, OIB 56668956985, Heinzelova 62a,10000 Zagreb</item>
      <item>MARI MULIER d.o.o. za frizerske usluge i djelatnosti za njegu i održavanje tijela, OIB 26427235582, Hektorovićeva ulica 40,21210 Solin</item>
      <item>Vernesa Terzić Miletić, OIB 48553548139, Gajeva Ulica 16,21210 Solin</item>
      <item>Općinski prekršajni sud u Splitu, OIB 38198969688, Ul. Domovinskog rata 4 / III,21000 Split</item>
      <item>Odvjetnik Mirko Rogulić, dr. F. Tuđmana 770,21214 Kaštel Lukšić</item>
    </derivirana_varijabla>
  </DomainObject.Predmet.SudioniciListAdressOIB>
  <DomainObject.UcesnikSudskeRadnje.NazivFormated>
    <izvorni_sadrzaj>MARI MULIER d.o.o. za frizerske usluge i djelatnosti za njegu i održavanje tijela, OIB 26427235582, Hektorovićeva ulica 40,21210 Solin</izvorni_sadrzaj>
    <derivirana_varijabla naziv="DomainObject.UcesnikSudskeRadnje.NazivFormated_1">MARI MULIER d.o.o. za frizerske usluge i djelatnosti za njegu i održavanje tijela, OIB 26427235582, Hektorovićeva ulica 40,21210 Solin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26427235582</item>
      <item>, OIB 48553548139</item>
      <item>, OIB 38198969688</item>
      <item>, OIB null</item>
    </izvorni_sadrzaj>
    <derivirana_varijabla naziv="DomainObject.Predmet.SudioniciListNazivOIB_1">
      <item>, OIB 56668956985</item>
      <item>, OIB 26427235582</item>
      <item>, OIB 48553548139</item>
      <item>, OIB 38198969688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MARI MULIER d.o.o. za frizerske usluge i djelatnosti za njegu i održavanje tijela, OIB 26427235582, Hektorovićeva ulica 40, 21210 Solin
2. Okrivljenik Vernesa Terzić Miletić, OIB 48553548139, Gajeva Ulica 16, 21210 Solin</izvorni_sadrzaj>
    <derivirana_varijabla naziv="DomainObject.UcesnikSudskeRadnje.SudskaRadnja.UcesniciObavijest_1">1. Okrivljenik MARI MULIER d.o.o. za frizerske usluge i djelatnosti za njegu i održavanje tijela, OIB 26427235582, Hektorovićeva ulica 40, 21210 Solin
2. Okrivljenik Vernesa Terzić Miletić, OIB 48553548139, Gajeva Ulica 16, 21210 Solin</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prosinca 2024.</izvorni_sadrzaj>
    <derivirana_varijabla naziv="DomainObject.Predmet.DatumPocetkaProcesa_1">4. prosinca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 MULIER d.o.o. za frizerske usluge i djelatnosti za njegu i održavanje tijela, Hektorovićeva ulica 40, 21210 Solin, OIB: 26427235582</item>
      <item>Vernesa Terzić Miletić, Gajeva Ulica 16, 21210 Solin, OIB: 48553548139, rođen-a 28.06.1989., mjesto rođenja SARAJEVO</item>
    </izvorni_sadrzaj>
    <derivirana_varijabla naziv="DomainObject.Predmet.OkrivljenikAdresaMjestoRodjenjaList_1">
      <item>MARI MULIER d.o.o. za frizerske usluge i djelatnosti za njegu i održavanje tijela, Hektorovićeva ulica 40, 21210 Solin, OIB: 26427235582</item>
      <item>Vernesa Terzić Miletić, Gajeva Ulica 16, 21210 Solin, OIB: 48553548139, rođen-a 28.06.1989., mjesto rođenja SARAJEVO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MARI MULIER d.o.o. za frizerske usluge i djelatnosti za njegu i održavanje tijela, MBS 060414501, Hektorovićeva ulica 40, 21210 Solin</izvorni_sadrzaj>
    <derivirana_varijabla naziv="DomainObject.Predmet.OkrivljenikPravnaNazivAdresaMbs_1">MARI MULIER d.o.o. za frizerske usluge i djelatnosti za njegu i održavanje tijela, MBS 060414501, Hektorovićeva ulica 40, 21210 Solin</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37A141-031C-475D-8A40-67CFCC566B61}">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328</properties:Words>
  <properties:Characters>1893</properties:Characters>
  <properties:Lines>48</properties:Lines>
  <properties:Paragraphs>21</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2026-05-26T12:18:00Z</cp:lastPrinted>
  <dcterms:modified xmlns:xsi="http://www.w3.org/2001/XMLSchema-instance" xsi:type="dcterms:W3CDTF">2026-05-26T12:18:00Z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MARI MULIER d.o.o. za frizerske usluge i djelatnosti za njegu i održavanje tijela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